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A3A" w:rsidRPr="004C614D" w:rsidRDefault="00CF6A3A" w:rsidP="001232C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БУРНАШЕВА АНФИСА АНДРЕЕВНА </w:t>
      </w:r>
    </w:p>
    <w:p w:rsidR="00CF6A3A" w:rsidRPr="001232C2" w:rsidRDefault="00CF6A3A" w:rsidP="001232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F6A3A" w:rsidRPr="00413531" w:rsidRDefault="00CF6A3A" w:rsidP="00584C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3531">
        <w:rPr>
          <w:rFonts w:ascii="Times New Roman" w:hAnsi="Times New Roman"/>
          <w:b/>
          <w:sz w:val="28"/>
          <w:szCs w:val="28"/>
        </w:rPr>
        <w:t>«Мира и добра всем людям на «Земле»</w:t>
      </w:r>
    </w:p>
    <w:p w:rsidR="00CF6A3A" w:rsidRPr="001232C2" w:rsidRDefault="00CF6A3A" w:rsidP="00584C4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6A3A" w:rsidRPr="001232C2" w:rsidRDefault="00CF6A3A" w:rsidP="0041353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1232C2">
        <w:rPr>
          <w:rFonts w:ascii="Times New Roman" w:hAnsi="Times New Roman"/>
          <w:sz w:val="28"/>
          <w:szCs w:val="28"/>
        </w:rPr>
        <w:t>Во время войны и до выхода на заслуженный отдых Анфиса Андреевна работала на моторостроительн</w:t>
      </w:r>
      <w:r>
        <w:rPr>
          <w:rFonts w:ascii="Times New Roman" w:hAnsi="Times New Roman"/>
          <w:sz w:val="28"/>
          <w:szCs w:val="28"/>
        </w:rPr>
        <w:t>ом</w:t>
      </w:r>
      <w:r w:rsidRPr="001232C2">
        <w:rPr>
          <w:rFonts w:ascii="Times New Roman" w:hAnsi="Times New Roman"/>
          <w:sz w:val="28"/>
          <w:szCs w:val="28"/>
        </w:rPr>
        <w:t xml:space="preserve"> завод</w:t>
      </w:r>
      <w:r>
        <w:rPr>
          <w:rFonts w:ascii="Times New Roman" w:hAnsi="Times New Roman"/>
          <w:sz w:val="28"/>
          <w:szCs w:val="28"/>
        </w:rPr>
        <w:t>е</w:t>
      </w:r>
      <w:r w:rsidRPr="001232C2">
        <w:rPr>
          <w:rFonts w:ascii="Times New Roman" w:hAnsi="Times New Roman"/>
          <w:sz w:val="28"/>
          <w:szCs w:val="28"/>
        </w:rPr>
        <w:t xml:space="preserve"> №16 г.Казани</w:t>
      </w:r>
      <w:r>
        <w:rPr>
          <w:rFonts w:ascii="Times New Roman" w:hAnsi="Times New Roman"/>
          <w:sz w:val="28"/>
          <w:szCs w:val="28"/>
        </w:rPr>
        <w:t xml:space="preserve"> бухгалтером.</w:t>
      </w:r>
    </w:p>
    <w:bookmarkEnd w:id="0"/>
    <w:p w:rsidR="00CF6A3A" w:rsidRDefault="00CF6A3A"/>
    <w:p w:rsidR="00CF6A3A" w:rsidRDefault="00CF6A3A" w:rsidP="006C1B38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351pt;visibility:visible">
            <v:imagedata r:id="rId4" o:title=""/>
          </v:shape>
        </w:pict>
      </w:r>
    </w:p>
    <w:p w:rsidR="00CF6A3A" w:rsidRPr="002900AF" w:rsidRDefault="00CF6A3A">
      <w:pPr>
        <w:rPr>
          <w:sz w:val="28"/>
          <w:szCs w:val="28"/>
        </w:rPr>
      </w:pPr>
    </w:p>
    <w:sectPr w:rsidR="00CF6A3A" w:rsidRPr="002900AF" w:rsidSect="0071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882"/>
    <w:rsid w:val="001232C2"/>
    <w:rsid w:val="001D0731"/>
    <w:rsid w:val="0026715B"/>
    <w:rsid w:val="002900AF"/>
    <w:rsid w:val="002A206B"/>
    <w:rsid w:val="004107E6"/>
    <w:rsid w:val="00413531"/>
    <w:rsid w:val="004A6BD4"/>
    <w:rsid w:val="004C614D"/>
    <w:rsid w:val="00527BF6"/>
    <w:rsid w:val="00584C4B"/>
    <w:rsid w:val="00595145"/>
    <w:rsid w:val="005A1BB4"/>
    <w:rsid w:val="005A47A7"/>
    <w:rsid w:val="006A0939"/>
    <w:rsid w:val="006C1B38"/>
    <w:rsid w:val="007137F1"/>
    <w:rsid w:val="00805484"/>
    <w:rsid w:val="00955D58"/>
    <w:rsid w:val="00BA3A3B"/>
    <w:rsid w:val="00CF6A3A"/>
    <w:rsid w:val="00D4601A"/>
    <w:rsid w:val="00D57CF8"/>
    <w:rsid w:val="00DF365E"/>
    <w:rsid w:val="00E970F5"/>
    <w:rsid w:val="00F253D6"/>
    <w:rsid w:val="00FF3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7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90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0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29</Words>
  <Characters>170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Admin</cp:lastModifiedBy>
  <cp:revision>18</cp:revision>
  <dcterms:created xsi:type="dcterms:W3CDTF">2015-02-13T04:17:00Z</dcterms:created>
  <dcterms:modified xsi:type="dcterms:W3CDTF">2015-04-10T13:50:00Z</dcterms:modified>
</cp:coreProperties>
</file>